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31F5B" w14:textId="77777777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CLOTEWORTHY</w:t>
      </w:r>
      <w:r>
        <w:rPr>
          <w:rFonts w:ascii="Times New Roman" w:hAnsi="Times New Roman" w:cs="Times New Roman"/>
        </w:rPr>
        <w:t xml:space="preserve">      (fl.1484)</w:t>
      </w:r>
    </w:p>
    <w:p w14:paraId="6846D301" w14:textId="77777777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Mercer.</w:t>
      </w:r>
    </w:p>
    <w:p w14:paraId="0019AB67" w14:textId="77777777" w:rsidR="00435DE1" w:rsidRDefault="00435DE1" w:rsidP="00435DE1">
      <w:pPr>
        <w:rPr>
          <w:rFonts w:ascii="Times New Roman" w:hAnsi="Times New Roman" w:cs="Times New Roman"/>
        </w:rPr>
      </w:pPr>
    </w:p>
    <w:p w14:paraId="73D14051" w14:textId="5C833E73" w:rsidR="00435DE1" w:rsidRDefault="00435DE1" w:rsidP="00435DE1">
      <w:pPr>
        <w:rPr>
          <w:rFonts w:ascii="Times New Roman" w:hAnsi="Times New Roman" w:cs="Times New Roman"/>
        </w:rPr>
      </w:pPr>
    </w:p>
    <w:p w14:paraId="3826D55F" w14:textId="77777777" w:rsidR="00306122" w:rsidRDefault="00306122" w:rsidP="00306122">
      <w:pPr>
        <w:pStyle w:val="NoSpacing"/>
        <w:tabs>
          <w:tab w:val="left" w:pos="720"/>
        </w:tabs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He and John Morleys(q.v.) made a plaint of debt against William Marshall</w:t>
      </w:r>
    </w:p>
    <w:p w14:paraId="44D4630C" w14:textId="77777777" w:rsidR="00306122" w:rsidRDefault="00306122" w:rsidP="00306122">
      <w:pPr>
        <w:pStyle w:val="NoSpacing"/>
        <w:tabs>
          <w:tab w:val="left" w:pos="720"/>
        </w:tabs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of Bere Alston, Devon(q.v.).</w:t>
      </w:r>
    </w:p>
    <w:p w14:paraId="31FFA9EE" w14:textId="3E2369E8" w:rsidR="00306122" w:rsidRPr="00306122" w:rsidRDefault="00306122" w:rsidP="00306122">
      <w:pPr>
        <w:pStyle w:val="NoSpacing"/>
        <w:tabs>
          <w:tab w:val="left" w:pos="720"/>
        </w:tabs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3D9D6295" w14:textId="77777777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John Morleys(q.v.) made a plaint of debt execution against William</w:t>
      </w:r>
    </w:p>
    <w:p w14:paraId="59DBB8AE" w14:textId="77777777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Marshall of Bere Alston, Devon(q.v.).</w:t>
      </w:r>
    </w:p>
    <w:p w14:paraId="5D48E126" w14:textId="77777777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FF244E6" w14:textId="77777777" w:rsidR="00435DE1" w:rsidRDefault="00435DE1" w:rsidP="00435DE1">
      <w:pPr>
        <w:rPr>
          <w:rFonts w:ascii="Times New Roman" w:hAnsi="Times New Roman" w:cs="Times New Roman"/>
        </w:rPr>
      </w:pPr>
    </w:p>
    <w:p w14:paraId="1C49FA15" w14:textId="77777777" w:rsidR="00435DE1" w:rsidRDefault="00435DE1" w:rsidP="00435DE1">
      <w:pPr>
        <w:rPr>
          <w:rFonts w:ascii="Times New Roman" w:hAnsi="Times New Roman" w:cs="Times New Roman"/>
        </w:rPr>
      </w:pPr>
    </w:p>
    <w:p w14:paraId="5D0BB8E4" w14:textId="6FA2B39C" w:rsidR="00435DE1" w:rsidRDefault="00435DE1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2018</w:t>
      </w:r>
    </w:p>
    <w:p w14:paraId="4FD148B4" w14:textId="1C8BAFA2" w:rsidR="00306122" w:rsidRDefault="00306122" w:rsidP="00435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2022</w:t>
      </w:r>
    </w:p>
    <w:p w14:paraId="387CC2A2" w14:textId="77777777" w:rsidR="006B2F86" w:rsidRPr="00E71FC3" w:rsidRDefault="0030612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B28E" w14:textId="77777777" w:rsidR="00435DE1" w:rsidRDefault="00435DE1" w:rsidP="00E71FC3">
      <w:r>
        <w:separator/>
      </w:r>
    </w:p>
  </w:endnote>
  <w:endnote w:type="continuationSeparator" w:id="0">
    <w:p w14:paraId="121AC3F6" w14:textId="77777777" w:rsidR="00435DE1" w:rsidRDefault="00435D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CB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839D" w14:textId="77777777" w:rsidR="00435DE1" w:rsidRDefault="00435DE1" w:rsidP="00E71FC3">
      <w:r>
        <w:separator/>
      </w:r>
    </w:p>
  </w:footnote>
  <w:footnote w:type="continuationSeparator" w:id="0">
    <w:p w14:paraId="33754886" w14:textId="77777777" w:rsidR="00435DE1" w:rsidRDefault="00435D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E1"/>
    <w:rsid w:val="001A7C09"/>
    <w:rsid w:val="00306122"/>
    <w:rsid w:val="00435D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8EEE"/>
  <w15:chartTrackingRefBased/>
  <w15:docId w15:val="{567BCA4E-5E66-4A0B-94BC-B0894230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D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061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2018-07-14T16:38:00Z</dcterms:created>
  <dcterms:modified xsi:type="dcterms:W3CDTF">2022-06-13T20:36:00Z</dcterms:modified>
</cp:coreProperties>
</file>